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196B5C" w:rsidRDefault="00196B5C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196B5C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:rsidR="00196B5C" w:rsidRPr="0055796D" w:rsidRDefault="00196B5C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10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22B0B" w:rsidRDefault="00196B5C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7A6C48" w:rsidRDefault="00196B5C" w:rsidP="00EB1060">
            <w:pPr>
              <w:jc w:val="both"/>
              <w:rPr>
                <w:sz w:val="23"/>
                <w:szCs w:val="23"/>
              </w:rPr>
            </w:pPr>
            <w:r w:rsidRPr="007A6C48">
              <w:rPr>
                <w:sz w:val="23"/>
                <w:szCs w:val="23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196B5C" w:rsidRPr="00476BB9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196B5C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96B5C" w:rsidRPr="00383607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E400A7" w:rsidRDefault="00196B5C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Социальная поддержка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3A7EDF" w:rsidRDefault="00196B5C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Социальная политика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(0/814х100)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96B5C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тыс.руб.</w:t>
            </w:r>
          </w:p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тыс.руб.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F56E3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F56E3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тыс.руб.</w:t>
            </w:r>
          </w:p>
          <w:p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 тыс.руб.</w:t>
            </w:r>
          </w:p>
          <w:p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тыс.руб.</w:t>
            </w:r>
          </w:p>
          <w:p w:rsidR="00196B5C" w:rsidRPr="0055796D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0,0 тыс.руб.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185,0</w:t>
            </w:r>
          </w:p>
        </w:tc>
      </w:tr>
      <w:tr w:rsidR="00196B5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:rsidR="00196B5C" w:rsidRPr="003A7EDF" w:rsidRDefault="00196B5C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196B5C" w:rsidRPr="00D74113" w:rsidRDefault="00196B5C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96B5C" w:rsidRDefault="00196B5C"/>
    <w:sectPr w:rsidR="00196B5C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774FB"/>
    <w:rsid w:val="000A64FF"/>
    <w:rsid w:val="000B0CDD"/>
    <w:rsid w:val="000D4D18"/>
    <w:rsid w:val="00100AF4"/>
    <w:rsid w:val="0012549B"/>
    <w:rsid w:val="00133EDC"/>
    <w:rsid w:val="001869A4"/>
    <w:rsid w:val="00196B5C"/>
    <w:rsid w:val="001C0C04"/>
    <w:rsid w:val="001D14D3"/>
    <w:rsid w:val="001E0C84"/>
    <w:rsid w:val="00234883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311999"/>
    <w:rsid w:val="00330EBE"/>
    <w:rsid w:val="00366C62"/>
    <w:rsid w:val="00383028"/>
    <w:rsid w:val="00383607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E12AB"/>
    <w:rsid w:val="004E1320"/>
    <w:rsid w:val="00514DB6"/>
    <w:rsid w:val="00521FFA"/>
    <w:rsid w:val="00522B0B"/>
    <w:rsid w:val="0054264A"/>
    <w:rsid w:val="0055796D"/>
    <w:rsid w:val="005A2C2F"/>
    <w:rsid w:val="005A70DA"/>
    <w:rsid w:val="005B68D7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71037"/>
    <w:rsid w:val="00794104"/>
    <w:rsid w:val="007A6C48"/>
    <w:rsid w:val="007C20F2"/>
    <w:rsid w:val="007C61C9"/>
    <w:rsid w:val="007C67EC"/>
    <w:rsid w:val="007D1499"/>
    <w:rsid w:val="007D2D19"/>
    <w:rsid w:val="00810E19"/>
    <w:rsid w:val="008176A1"/>
    <w:rsid w:val="00821EDA"/>
    <w:rsid w:val="00831B68"/>
    <w:rsid w:val="00882466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76CF1"/>
    <w:rsid w:val="00AA2395"/>
    <w:rsid w:val="00AB7F03"/>
    <w:rsid w:val="00B02F92"/>
    <w:rsid w:val="00B03F6B"/>
    <w:rsid w:val="00B16C4A"/>
    <w:rsid w:val="00B6738B"/>
    <w:rsid w:val="00B717B8"/>
    <w:rsid w:val="00B720F2"/>
    <w:rsid w:val="00B84BDC"/>
    <w:rsid w:val="00BA5AAD"/>
    <w:rsid w:val="00BF727C"/>
    <w:rsid w:val="00C23172"/>
    <w:rsid w:val="00C31711"/>
    <w:rsid w:val="00C50C69"/>
    <w:rsid w:val="00C6658D"/>
    <w:rsid w:val="00C7013A"/>
    <w:rsid w:val="00C90D99"/>
    <w:rsid w:val="00CE3CB1"/>
    <w:rsid w:val="00D01C98"/>
    <w:rsid w:val="00D0399E"/>
    <w:rsid w:val="00D22AA2"/>
    <w:rsid w:val="00D33F29"/>
    <w:rsid w:val="00D4646B"/>
    <w:rsid w:val="00D74113"/>
    <w:rsid w:val="00D81212"/>
    <w:rsid w:val="00D86E03"/>
    <w:rsid w:val="00D946CF"/>
    <w:rsid w:val="00D9652C"/>
    <w:rsid w:val="00DC04C7"/>
    <w:rsid w:val="00DC2C30"/>
    <w:rsid w:val="00DC4FD3"/>
    <w:rsid w:val="00DC75CE"/>
    <w:rsid w:val="00DF7569"/>
    <w:rsid w:val="00DF7571"/>
    <w:rsid w:val="00E178B7"/>
    <w:rsid w:val="00E400A7"/>
    <w:rsid w:val="00E846D3"/>
    <w:rsid w:val="00EB1060"/>
    <w:rsid w:val="00EB1203"/>
    <w:rsid w:val="00EB44A8"/>
    <w:rsid w:val="00ED0D6A"/>
    <w:rsid w:val="00F34C7C"/>
    <w:rsid w:val="00F56E3D"/>
    <w:rsid w:val="00F5763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66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383</TotalTime>
  <Pages>3</Pages>
  <Words>905</Words>
  <Characters>5163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111</cp:revision>
  <cp:lastPrinted>2021-07-12T04:03:00Z</cp:lastPrinted>
  <dcterms:created xsi:type="dcterms:W3CDTF">2021-07-12T04:03:00Z</dcterms:created>
  <dcterms:modified xsi:type="dcterms:W3CDTF">2021-08-27T06:08:00Z</dcterms:modified>
</cp:coreProperties>
</file>